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E66F5" w14:textId="77777777" w:rsidR="00134904" w:rsidRDefault="00134904" w:rsidP="001349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MACHON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76F082AB" w14:textId="77777777" w:rsidR="00134904" w:rsidRDefault="00134904" w:rsidP="001349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Wells, Somerset. Brasier.</w:t>
      </w:r>
    </w:p>
    <w:p w14:paraId="03D1C6C5" w14:textId="77777777" w:rsidR="00134904" w:rsidRDefault="00134904" w:rsidP="001349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1C335BB" w14:textId="77777777" w:rsidR="00134904" w:rsidRDefault="00134904" w:rsidP="001349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8F10952" w14:textId="77777777" w:rsidR="00134904" w:rsidRDefault="00134904" w:rsidP="001349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  <w:t>Henry Purchas of London, grocer(q.v.), brought a plaint of debt against him and</w:t>
      </w:r>
    </w:p>
    <w:p w14:paraId="31FF6615" w14:textId="77777777" w:rsidR="00134904" w:rsidRDefault="00134904" w:rsidP="001349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four others.</w:t>
      </w:r>
    </w:p>
    <w:p w14:paraId="2DFBFE8F" w14:textId="77777777" w:rsidR="00134904" w:rsidRDefault="00134904" w:rsidP="001349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12EA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7618001" w14:textId="77777777" w:rsidR="00134904" w:rsidRDefault="00134904" w:rsidP="001349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27867DA" w14:textId="77777777" w:rsidR="00134904" w:rsidRDefault="00134904" w:rsidP="001349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034E698" w14:textId="77777777" w:rsidR="00134904" w:rsidRDefault="00134904" w:rsidP="0013490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July 2022</w:t>
      </w:r>
    </w:p>
    <w:p w14:paraId="45A1E87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DB2E8" w14:textId="77777777" w:rsidR="00134904" w:rsidRDefault="00134904" w:rsidP="009139A6">
      <w:r>
        <w:separator/>
      </w:r>
    </w:p>
  </w:endnote>
  <w:endnote w:type="continuationSeparator" w:id="0">
    <w:p w14:paraId="7176C43C" w14:textId="77777777" w:rsidR="00134904" w:rsidRDefault="001349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161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0E44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709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EF10B" w14:textId="77777777" w:rsidR="00134904" w:rsidRDefault="00134904" w:rsidP="009139A6">
      <w:r>
        <w:separator/>
      </w:r>
    </w:p>
  </w:footnote>
  <w:footnote w:type="continuationSeparator" w:id="0">
    <w:p w14:paraId="7227586E" w14:textId="77777777" w:rsidR="00134904" w:rsidRDefault="001349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6E3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60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882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904"/>
    <w:rsid w:val="000666E0"/>
    <w:rsid w:val="0013490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C3D9B"/>
  <w15:chartTrackingRefBased/>
  <w15:docId w15:val="{96925A8B-A7B6-481B-A488-A561E9CC0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349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2022-07-31T15:28:00Z</dcterms:created>
  <dcterms:modified xsi:type="dcterms:W3CDTF">2022-07-31T15:29:00Z</dcterms:modified>
</cp:coreProperties>
</file>